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C8" w:rsidRPr="00AA2E4D" w:rsidRDefault="00032DC8" w:rsidP="00DC718C">
      <w:pPr>
        <w:rPr>
          <w:rFonts w:ascii="Times New Roman" w:hAnsi="Times New Roman"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sz w:val="28"/>
          <w:szCs w:val="28"/>
          <w:lang w:val="uk-UA" w:eastAsia="ru-RU"/>
        </w:rPr>
        <w:tab/>
      </w:r>
      <w:r w:rsidRPr="00AA2E4D">
        <w:rPr>
          <w:rFonts w:ascii="Times New Roman" w:hAnsi="Times New Roman"/>
          <w:sz w:val="28"/>
          <w:szCs w:val="28"/>
          <w:lang w:val="uk-UA" w:eastAsia="ru-RU"/>
        </w:rPr>
        <w:tab/>
      </w:r>
      <w:r w:rsidRPr="00AA2E4D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        ЗАТВЕРДЖЕНО</w:t>
      </w:r>
    </w:p>
    <w:p w:rsidR="00032DC8" w:rsidRPr="00AA2E4D" w:rsidRDefault="00032DC8" w:rsidP="00DC718C">
      <w:pPr>
        <w:spacing w:after="0" w:line="24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          Рішення Шептицької </w:t>
      </w:r>
    </w:p>
    <w:p w:rsidR="00032DC8" w:rsidRPr="00AA2E4D" w:rsidRDefault="00032DC8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          міської ради                 </w:t>
      </w:r>
    </w:p>
    <w:p w:rsidR="00032DC8" w:rsidRPr="00AA2E4D" w:rsidRDefault="00032DC8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23.01.2025 </w:t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№</w:t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 w:rsidRPr="00AA2E4D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3223</w:t>
      </w:r>
    </w:p>
    <w:p w:rsidR="00032DC8" w:rsidRPr="00AA2E4D" w:rsidRDefault="00032DC8" w:rsidP="00DC718C">
      <w:pPr>
        <w:shd w:val="clear" w:color="auto" w:fill="FFFFFF"/>
        <w:tabs>
          <w:tab w:val="left" w:pos="5812"/>
        </w:tabs>
        <w:spacing w:after="0" w:line="240" w:lineRule="auto"/>
        <w:ind w:right="10" w:firstLine="709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032DC8" w:rsidRPr="00AA2E4D" w:rsidRDefault="00032DC8" w:rsidP="00DC718C">
      <w:pPr>
        <w:tabs>
          <w:tab w:val="left" w:pos="341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032DC8" w:rsidRPr="00AA2E4D" w:rsidRDefault="00032DC8" w:rsidP="00DC71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ПРОГРАМА</w:t>
      </w:r>
    </w:p>
    <w:p w:rsidR="00032DC8" w:rsidRPr="00AA2E4D" w:rsidRDefault="00032DC8" w:rsidP="00DC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 xml:space="preserve">цифровізації 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Червоноградської міської </w:t>
      </w: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 xml:space="preserve"> територіальн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ої</w:t>
      </w: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 xml:space="preserve"> громад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и</w:t>
      </w: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 xml:space="preserve"> на 2025 рік</w:t>
      </w:r>
    </w:p>
    <w:p w:rsidR="00032DC8" w:rsidRPr="00AA2E4D" w:rsidRDefault="00032DC8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032DC8" w:rsidRPr="00AA2E4D" w:rsidRDefault="00032DC8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 xml:space="preserve">І.ПАСПОРТ  Програми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219"/>
        <w:gridCol w:w="4961"/>
      </w:tblGrid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4961" w:type="dxa"/>
          </w:tcPr>
          <w:p w:rsidR="00032DC8" w:rsidRPr="00AA2E4D" w:rsidRDefault="00032DC8" w:rsidP="000B6D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Шептицька міська рада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961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4"/>
                <w:lang w:val="uk-UA" w:eastAsia="zh-CN"/>
              </w:rPr>
              <w:t>Закони  України «Про Національну програму цифровізації», «Про доступ до публічної інформації, «Про електронні документи та електронний документообіг»,</w:t>
            </w: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місцеве самоврядування в Україні», </w:t>
            </w:r>
            <w:r w:rsidRPr="00AA2E4D">
              <w:rPr>
                <w:rFonts w:ascii="Times New Roman" w:hAnsi="Times New Roman"/>
                <w:sz w:val="28"/>
                <w:szCs w:val="24"/>
                <w:lang w:val="uk-UA" w:eastAsia="zh-CN"/>
              </w:rPr>
              <w:t>Бюджетний кодекс  України,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4961" w:type="dxa"/>
          </w:tcPr>
          <w:p w:rsidR="00032DC8" w:rsidRPr="00AA2E4D" w:rsidRDefault="00032DC8" w:rsidP="000B6D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Шептицька міська рада</w:t>
            </w:r>
          </w:p>
        </w:tc>
      </w:tr>
      <w:tr w:rsidR="00032DC8" w:rsidRPr="00C57DD8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4961" w:type="dxa"/>
          </w:tcPr>
          <w:p w:rsidR="00032DC8" w:rsidRPr="00AA2E4D" w:rsidRDefault="00032DC8" w:rsidP="000B6D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Шептицької міської ради</w:t>
            </w:r>
          </w:p>
        </w:tc>
      </w:tr>
      <w:tr w:rsidR="00032DC8" w:rsidRPr="00C57DD8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Відповідальні виконавці програми</w:t>
            </w:r>
          </w:p>
        </w:tc>
        <w:tc>
          <w:tcPr>
            <w:tcW w:w="4961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Шептицької міської ради</w:t>
            </w:r>
          </w:p>
        </w:tc>
      </w:tr>
      <w:tr w:rsidR="00032DC8" w:rsidRPr="00C57DD8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Головний розпорядник бюджетних коштів</w:t>
            </w:r>
          </w:p>
        </w:tc>
        <w:tc>
          <w:tcPr>
            <w:tcW w:w="4961" w:type="dxa"/>
          </w:tcPr>
          <w:p w:rsidR="00032DC8" w:rsidRPr="00AA2E4D" w:rsidRDefault="00032DC8" w:rsidP="004B6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Шептицької міської ради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Учасники програми </w:t>
            </w:r>
          </w:p>
        </w:tc>
        <w:tc>
          <w:tcPr>
            <w:tcW w:w="4961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4961" w:type="dxa"/>
          </w:tcPr>
          <w:p w:rsidR="00032DC8" w:rsidRPr="00AA2E4D" w:rsidRDefault="00032DC8" w:rsidP="000B6D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2025 рік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8.1.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(для довгострокових програм)</w:t>
            </w:r>
          </w:p>
        </w:tc>
        <w:tc>
          <w:tcPr>
            <w:tcW w:w="4961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032DC8" w:rsidRPr="00C57DD8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4961" w:type="dxa"/>
          </w:tcPr>
          <w:p w:rsidR="00032DC8" w:rsidRPr="00AA2E4D" w:rsidRDefault="00032DC8" w:rsidP="000B6D86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Бюджет Шептицької міської територіальної громади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Загальний обсяг фінансових ресурсів, в т.ч. кредиторська заборгованість минулих періодів, необхідних для реалізації програми, всього,</w:t>
            </w:r>
          </w:p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 </w:t>
            </w:r>
            <w:r w:rsidRPr="00AA2E4D">
              <w:rPr>
                <w:rFonts w:ascii="Times New Roman" w:hAnsi="Times New Roman"/>
                <w:spacing w:val="-6"/>
                <w:sz w:val="28"/>
                <w:szCs w:val="28"/>
                <w:lang w:val="uk-UA" w:eastAsia="ru-RU"/>
              </w:rPr>
              <w:t>тому числі:</w:t>
            </w:r>
          </w:p>
        </w:tc>
        <w:tc>
          <w:tcPr>
            <w:tcW w:w="4961" w:type="dxa"/>
          </w:tcPr>
          <w:p w:rsidR="00032DC8" w:rsidRPr="00AA2E4D" w:rsidRDefault="00032DC8" w:rsidP="00AC6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70</w:t>
            </w: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,0 тис. грн.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10.1</w:t>
            </w:r>
          </w:p>
        </w:tc>
        <w:tc>
          <w:tcPr>
            <w:tcW w:w="4219" w:type="dxa"/>
          </w:tcPr>
          <w:p w:rsidR="00032DC8" w:rsidRPr="00AA2E4D" w:rsidRDefault="00032DC8" w:rsidP="00E66C88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Кошти бюджету Шептицької міської ради</w:t>
            </w:r>
          </w:p>
        </w:tc>
        <w:tc>
          <w:tcPr>
            <w:tcW w:w="4961" w:type="dxa"/>
          </w:tcPr>
          <w:p w:rsidR="00032DC8" w:rsidRPr="00AA2E4D" w:rsidRDefault="00032DC8" w:rsidP="004A6F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70,0 тис.грн.</w:t>
            </w:r>
          </w:p>
        </w:tc>
      </w:tr>
      <w:tr w:rsidR="00032DC8" w:rsidRPr="00AA2E4D" w:rsidTr="000871D1">
        <w:trPr>
          <w:trHeight w:val="20"/>
        </w:trPr>
        <w:tc>
          <w:tcPr>
            <w:tcW w:w="70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10.2</w:t>
            </w:r>
          </w:p>
        </w:tc>
        <w:tc>
          <w:tcPr>
            <w:tcW w:w="4219" w:type="dxa"/>
          </w:tcPr>
          <w:p w:rsidR="00032DC8" w:rsidRPr="00AA2E4D" w:rsidRDefault="00032DC8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4961" w:type="dxa"/>
          </w:tcPr>
          <w:p w:rsidR="00032DC8" w:rsidRPr="00AA2E4D" w:rsidRDefault="00032DC8" w:rsidP="00AC6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A2E4D"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</w:p>
        </w:tc>
      </w:tr>
    </w:tbl>
    <w:p w:rsidR="00032DC8" w:rsidRPr="00AA2E4D" w:rsidRDefault="00032DC8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032DC8" w:rsidRPr="00AA2E4D" w:rsidRDefault="00032DC8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</w:p>
    <w:p w:rsidR="00032DC8" w:rsidRPr="00AA2E4D" w:rsidRDefault="00032DC8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032DC8" w:rsidRPr="00AA2E4D" w:rsidRDefault="00032DC8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032DC8" w:rsidRPr="00AA2E4D" w:rsidRDefault="00032DC8" w:rsidP="00DC718C">
      <w:pPr>
        <w:suppressAutoHyphens/>
        <w:spacing w:before="192" w:after="240" w:line="240" w:lineRule="auto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b/>
          <w:sz w:val="28"/>
          <w:szCs w:val="24"/>
          <w:lang w:val="uk-UA" w:eastAsia="zh-CN"/>
        </w:rPr>
        <w:t>ІІ. Загальні положення</w:t>
      </w:r>
    </w:p>
    <w:p w:rsidR="00032DC8" w:rsidRPr="00AA2E4D" w:rsidRDefault="00032DC8" w:rsidP="00DC71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Інформаційні технології і комунікація є основними інструментами праці органів місцевого самоврядування. Реалізація даної Програми цифровізації тісно пов’язана з організацією праці в міській раді та її структурних підрозділах.</w:t>
      </w:r>
    </w:p>
    <w:p w:rsidR="00032DC8" w:rsidRPr="00AA2E4D" w:rsidRDefault="00032DC8" w:rsidP="000260C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Діяльність у сфері цифровізації в громаді складається з виконання  Програми цифровізації цифровізації у </w:t>
      </w:r>
      <w:r>
        <w:rPr>
          <w:rFonts w:ascii="Times New Roman" w:hAnsi="Times New Roman"/>
          <w:sz w:val="28"/>
          <w:szCs w:val="24"/>
          <w:lang w:val="uk-UA" w:eastAsia="zh-CN"/>
        </w:rPr>
        <w:t>Червоноградській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 територіальній громаді на 2025 рік (далі – Програми)</w:t>
      </w:r>
      <w:r w:rsidRPr="00AA2E4D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>і усіх інших міських галузевих програм, які включають у себе заходи цифровізації. (Перелік ознак заходів, що належать до сфери цифровізації, наведено  у Додатку 1).</w:t>
      </w:r>
    </w:p>
    <w:p w:rsidR="00032DC8" w:rsidRPr="00AA2E4D" w:rsidRDefault="00032DC8" w:rsidP="0098231F">
      <w:pPr>
        <w:keepNext/>
        <w:tabs>
          <w:tab w:val="num" w:pos="720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0" w:name="__RefHeading___Toc520723492"/>
    </w:p>
    <w:p w:rsidR="00032DC8" w:rsidRPr="00AA2E4D" w:rsidRDefault="00032DC8" w:rsidP="00A70765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ІІІ. Мета Програми</w:t>
      </w:r>
      <w:bookmarkEnd w:id="0"/>
    </w:p>
    <w:p w:rsidR="00032DC8" w:rsidRPr="00AA2E4D" w:rsidRDefault="00032DC8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032DC8" w:rsidRPr="00AA2E4D" w:rsidRDefault="00032DC8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Метою Програми</w:t>
      </w:r>
      <w:r w:rsidRPr="00AA2E4D">
        <w:rPr>
          <w:rFonts w:ascii="Times New Roman" w:hAnsi="Times New Roman"/>
          <w:sz w:val="28"/>
          <w:szCs w:val="28"/>
          <w:lang w:val="uk-UA"/>
        </w:rPr>
        <w:t xml:space="preserve"> є покращення ефективності управління, підвищення рівня доступності цифрових сервісів і послуг для громадян, усунення людського фактору та корупційних ризиків в наданні публічних послуг та формування безпечного інформаційного середовища на базі сучасних цифрових технологій. Сприяння соціально-економічному розвитку громади шляхом упровадження сучасних та перспективних інформаційних технологій в усі сфери життєдіяльності громади, створення умов для модернізації інформаційної інфраструктури</w:t>
      </w:r>
    </w:p>
    <w:p w:rsidR="00032DC8" w:rsidRPr="00AA2E4D" w:rsidRDefault="00032DC8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</w:pPr>
      <w:r w:rsidRPr="00AA2E4D"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  <w:t>Основні проблеми, які потребують змін та вирішення:</w:t>
      </w:r>
    </w:p>
    <w:p w:rsidR="00032DC8" w:rsidRPr="00AA2E4D" w:rsidRDefault="00032DC8" w:rsidP="0061430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  <w:t>- розвиток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 цифрової інфраструктури,</w:t>
      </w:r>
    </w:p>
    <w:p w:rsidR="00032DC8" w:rsidRPr="00AA2E4D" w:rsidRDefault="00032DC8" w:rsidP="0061430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розвиток надання публічних послуг,</w:t>
      </w:r>
    </w:p>
    <w:p w:rsidR="00032DC8" w:rsidRPr="00AA2E4D" w:rsidRDefault="00032DC8" w:rsidP="0061430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висвітлення роботи органу виконавчої влади в цифровому просторі та залучення громадян до участі,</w:t>
      </w:r>
    </w:p>
    <w:p w:rsidR="00032DC8" w:rsidRPr="00AA2E4D" w:rsidRDefault="00032DC8" w:rsidP="0061430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використання цифрових інструментів для управління персоналом.</w:t>
      </w:r>
    </w:p>
    <w:p w:rsidR="00032DC8" w:rsidRPr="00AA2E4D" w:rsidRDefault="00032DC8" w:rsidP="0061430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забезпечення кібербезпеки та захисту даних у тому числі персональних</w:t>
      </w:r>
    </w:p>
    <w:p w:rsidR="00032DC8" w:rsidRPr="00AA2E4D" w:rsidRDefault="00032DC8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1" w:name="__RefHeading___Toc520723495"/>
      <w:bookmarkStart w:id="2" w:name="__RefHeading___Toc520723496"/>
      <w:bookmarkStart w:id="3" w:name="__RefHeading___Toc520723497"/>
      <w:bookmarkEnd w:id="1"/>
      <w:bookmarkEnd w:id="2"/>
      <w:bookmarkEnd w:id="3"/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V. Ресурсне забезпечення Програми</w:t>
      </w:r>
    </w:p>
    <w:p w:rsidR="00032DC8" w:rsidRPr="00AA2E4D" w:rsidRDefault="00032DC8" w:rsidP="00011A21">
      <w:pPr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Передбачаються наступні джерела фінансування Програми:</w:t>
      </w:r>
    </w:p>
    <w:p w:rsidR="00032DC8" w:rsidRPr="00AA2E4D" w:rsidRDefault="00032DC8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кошти бюджету громади;</w:t>
      </w:r>
    </w:p>
    <w:p w:rsidR="00032DC8" w:rsidRPr="00AA2E4D" w:rsidRDefault="00032DC8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інші джерела, не заборонені чинним законодавством України.</w:t>
      </w:r>
    </w:p>
    <w:p w:rsidR="00032DC8" w:rsidRPr="00AA2E4D" w:rsidRDefault="00032DC8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4" w:name="__RefHeading___Toc520723498"/>
      <w:bookmarkEnd w:id="4"/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VI. Організація управління та контролю за ходом виконання Програми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Виконавчий комітет Шептицької міської ради здійснює: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 xml:space="preserve">нагляд за формуванням і виконанням Програми, 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аналіз результатів виконання окремих завдань (робіт) та оцінку їх якості.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 xml:space="preserve">розгляд та погодження проектів технічних завдань (робіт) Програми, заслуховує виконавців окремих етапів робіт, 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 xml:space="preserve">контроль стану та термінів їх виконання. 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у разі необхідності подає пропозиції щодо припинення або додаткового фінансування заходів цифровізації.</w:t>
      </w:r>
    </w:p>
    <w:p w:rsidR="00032DC8" w:rsidRPr="00AA2E4D" w:rsidRDefault="00032DC8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5" w:name="__RefHeading___Toc520723499"/>
      <w:bookmarkEnd w:id="5"/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VII. Очікувані кінцеві результати виконання Програми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Успішна реалізація заходів Програми буде мати безпосередній позитивний вплив як на загальний соціально-економічний розвиток громади, так і на його конкретні аспекти, зокрема: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●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забезпечення доступу громадян і бізнесу до якісних та зручних публічних послуг без корупційних ризиків;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●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розвиток інформаційно-телекомунікаційного середовища та цифрової інфраструктури;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●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формування безпечного інформаційного середовища на базі сучасних цифрових технологій;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●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>розвиток і впровадження актуальних європейських норм і стандартів інформатизації у всіх сферах життєдіяльності області;</w:t>
      </w:r>
    </w:p>
    <w:p w:rsidR="00032DC8" w:rsidRPr="00AA2E4D" w:rsidRDefault="00032DC8" w:rsidP="00B368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●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  <w:t xml:space="preserve">сприяння інтеграції громади в сучасне цифрове та інноваційне суспільство </w:t>
      </w: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032DC8" w:rsidRPr="00AA2E4D" w:rsidRDefault="00032DC8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Виконання загальних завдань і заходів Програми має забезпечити:</w:t>
      </w:r>
    </w:p>
    <w:p w:rsidR="00032DC8" w:rsidRPr="00AA2E4D" w:rsidRDefault="00032DC8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використання ліцензійного програмного забезпечення з актуальною підтримкою та оновленнями на сучасних технічних і апаратних засобах;</w:t>
      </w:r>
    </w:p>
    <w:p w:rsidR="00032DC8" w:rsidRPr="00AA2E4D" w:rsidRDefault="00032DC8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створення централізованої електронної системи зберігання нормативних актів міської ради з механізмом управління їх достовірністю та допоміжними інструментами аналізу і пошуку;</w:t>
      </w:r>
    </w:p>
    <w:p w:rsidR="00032DC8" w:rsidRPr="00AA2E4D" w:rsidRDefault="00032DC8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впровадження систем захисту інформації згідно з чинним законодавством та діючими європейськими стандартами;</w:t>
      </w:r>
    </w:p>
    <w:p w:rsidR="00032DC8" w:rsidRPr="00AA2E4D" w:rsidRDefault="00032DC8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>- впровадження сучасних засобів та методів збирання, накопичення, оброблення і використання інформації, необхідної для прийняття обґрунтованих рішень в системі управління громадою;</w:t>
      </w:r>
    </w:p>
    <w:p w:rsidR="00032DC8" w:rsidRPr="00AA2E4D" w:rsidRDefault="00032DC8" w:rsidP="001C41FB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                                                                                    </w:t>
      </w:r>
    </w:p>
    <w:p w:rsidR="00032DC8" w:rsidRPr="00AA2E4D" w:rsidRDefault="00032DC8" w:rsidP="00A94687">
      <w:pPr>
        <w:keepNext/>
        <w:suppressAutoHyphens/>
        <w:spacing w:before="480" w:after="6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6" w:name="__RefHeading___Toc520723500"/>
      <w:bookmarkEnd w:id="6"/>
      <w:r>
        <w:rPr>
          <w:rFonts w:ascii="Times New Roman" w:hAnsi="Times New Roman" w:cs="Arial"/>
          <w:b/>
          <w:bCs/>
          <w:kern w:val="2"/>
          <w:sz w:val="28"/>
          <w:szCs w:val="32"/>
          <w:lang w:val="en-US" w:eastAsia="zh-CN"/>
        </w:rPr>
        <w:t>VIII</w:t>
      </w:r>
      <w:r w:rsidRPr="00903E72">
        <w:rPr>
          <w:rFonts w:ascii="Times New Roman" w:hAnsi="Times New Roman" w:cs="Arial"/>
          <w:b/>
          <w:bCs/>
          <w:kern w:val="2"/>
          <w:sz w:val="28"/>
          <w:szCs w:val="32"/>
          <w:lang w:eastAsia="zh-CN"/>
        </w:rPr>
        <w:t xml:space="preserve">. </w:t>
      </w:r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Перелік ознак заходів, що належать до сфери цифровізації</w:t>
      </w:r>
    </w:p>
    <w:p w:rsidR="00032DC8" w:rsidRPr="00AA2E4D" w:rsidRDefault="00032DC8" w:rsidP="00A94687">
      <w:pPr>
        <w:suppressAutoHyphens/>
        <w:spacing w:before="80" w:after="100" w:line="240" w:lineRule="auto"/>
        <w:ind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До проектів (робіт) з цифровізації належать: </w:t>
      </w:r>
    </w:p>
    <w:p w:rsidR="00032DC8" w:rsidRPr="00AA2E4D" w:rsidRDefault="00032DC8" w:rsidP="00A94687">
      <w:pPr>
        <w:pStyle w:val="ListParagraph"/>
        <w:numPr>
          <w:ilvl w:val="1"/>
          <w:numId w:val="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створення інформаційних, інформаційно-пошукових, інформаційно-довідкових, інформаційно-аналітичних, гео-інформаційних, автоматизованих інформаційних систем; </w:t>
      </w:r>
    </w:p>
    <w:p w:rsidR="00032DC8" w:rsidRPr="00AA2E4D" w:rsidRDefault="00032DC8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створення інформаційно-аналітичних центрів та програмно-технічних (програмно-апаратних) комплексів; </w:t>
      </w:r>
    </w:p>
    <w:p w:rsidR="00032DC8" w:rsidRPr="00AA2E4D" w:rsidRDefault="00032DC8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створення і розвиток телекомунікаційних систем, у тому числі корпоративних та локальних обчислювальних мереж, а також засобів цифровізації, призначених для функціонування телекомунікаційних систем; </w:t>
      </w:r>
    </w:p>
    <w:p w:rsidR="00032DC8" w:rsidRPr="00AA2E4D" w:rsidRDefault="00032DC8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створення сховищ даних, Веб-порталів, у тому числі засобів доступу до них, інформаційних ресурсів, у тому числі баз даних, кадастрів, реєстрів усіх рівнів; </w:t>
      </w:r>
    </w:p>
    <w:p w:rsidR="00032DC8" w:rsidRPr="00AA2E4D" w:rsidRDefault="00032DC8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створення програмно-технічних засобів для забезпечення захисту інформації; </w:t>
      </w:r>
    </w:p>
    <w:p w:rsidR="00032DC8" w:rsidRPr="00AA2E4D" w:rsidRDefault="00032DC8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проведення моніторингу, якщо в результаті формуються відповідні інформаційні ресурси; </w:t>
      </w:r>
    </w:p>
    <w:p w:rsidR="00032DC8" w:rsidRPr="00AA2E4D" w:rsidRDefault="00032DC8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розвиток мережі Інтернет: розробка, створення та впровадження інформаційних систем, що передбачають організацію доступу до мережі Інтернет або використання цієї мережі для передачі даних між окремими елементами таких систем або їх користувачами; </w:t>
      </w:r>
    </w:p>
    <w:p w:rsidR="00032DC8" w:rsidRPr="00AA2E4D" w:rsidRDefault="00032DC8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створення, розвиток, упровадження стандартів у сфері інформаційних технологій, у тому числі адаптація до міжнародних стандартів; </w:t>
      </w:r>
    </w:p>
    <w:p w:rsidR="00032DC8" w:rsidRPr="00AA2E4D" w:rsidRDefault="00032DC8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здійснення сертифікації програмного та технічного забезпечення робіт з цифровізації; </w:t>
      </w:r>
    </w:p>
    <w:p w:rsidR="00032DC8" w:rsidRPr="00AA2E4D" w:rsidRDefault="00032DC8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- розробка концепцій, розробка та реалізація галузевих та регіональних програм цифровізації, програм цифровізації органів місцевого самоврядування, нормативно-правових актів, спрямованих на розвиток сфери цифровізації. </w:t>
      </w:r>
    </w:p>
    <w:p w:rsidR="00032DC8" w:rsidRPr="00AA2E4D" w:rsidRDefault="00032DC8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032DC8" w:rsidRPr="00AA2E4D" w:rsidRDefault="00032DC8" w:rsidP="00EE0303">
      <w:pPr>
        <w:pageBreakBefore/>
        <w:suppressAutoHyphens/>
        <w:spacing w:after="0" w:line="240" w:lineRule="auto"/>
        <w:rPr>
          <w:rFonts w:ascii="Times New Roman" w:hAnsi="Times New Roman"/>
          <w:sz w:val="20"/>
          <w:szCs w:val="20"/>
          <w:lang w:val="uk-UA" w:eastAsia="zh-CN"/>
        </w:rPr>
      </w:pPr>
      <w:r w:rsidRPr="00AA2E4D">
        <w:rPr>
          <w:rFonts w:ascii="Times New Roman" w:hAnsi="Times New Roman"/>
          <w:sz w:val="28"/>
          <w:szCs w:val="24"/>
          <w:lang w:val="uk-UA" w:eastAsia="zh-CN"/>
        </w:rPr>
        <w:t xml:space="preserve">  </w:t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</w:r>
      <w:r w:rsidRPr="00AA2E4D"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032DC8" w:rsidRPr="00AA2E4D" w:rsidRDefault="00032DC8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032DC8" w:rsidRPr="00AA2E4D" w:rsidRDefault="00032DC8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032DC8" w:rsidRPr="00AA2E4D" w:rsidRDefault="00032DC8" w:rsidP="001C41F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</w:p>
    <w:p w:rsidR="00032DC8" w:rsidRPr="00AA2E4D" w:rsidRDefault="00032DC8" w:rsidP="00D62D24">
      <w:pPr>
        <w:keepNext/>
        <w:suppressAutoHyphens/>
        <w:spacing w:before="192" w:after="24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r w:rsidRPr="00AA2E4D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IV. Перелік завдань і заходів Програми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2541"/>
        <w:gridCol w:w="2526"/>
        <w:gridCol w:w="2693"/>
        <w:gridCol w:w="2065"/>
        <w:gridCol w:w="1157"/>
        <w:gridCol w:w="1242"/>
        <w:gridCol w:w="72"/>
        <w:gridCol w:w="2268"/>
      </w:tblGrid>
      <w:tr w:rsidR="00032DC8" w:rsidRPr="00AA2E4D" w:rsidTr="004956DD">
        <w:trPr>
          <w:trHeight w:val="315"/>
        </w:trPr>
        <w:tc>
          <w:tcPr>
            <w:tcW w:w="570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2541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Назва завдання</w:t>
            </w:r>
          </w:p>
        </w:tc>
        <w:tc>
          <w:tcPr>
            <w:tcW w:w="2526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Перелік заходів завдання</w:t>
            </w:r>
          </w:p>
        </w:tc>
        <w:tc>
          <w:tcPr>
            <w:tcW w:w="2693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Показники виконання заходу, один. виміру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Виконавець заходу, показника</w:t>
            </w:r>
          </w:p>
        </w:tc>
        <w:tc>
          <w:tcPr>
            <w:tcW w:w="2399" w:type="dxa"/>
            <w:gridSpan w:val="2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Фінансування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Очікуваний результат</w:t>
            </w:r>
          </w:p>
        </w:tc>
      </w:tr>
      <w:tr w:rsidR="00032DC8" w:rsidRPr="00AA2E4D" w:rsidTr="004956DD">
        <w:trPr>
          <w:trHeight w:val="630"/>
        </w:trPr>
        <w:tc>
          <w:tcPr>
            <w:tcW w:w="570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обсяги, тис. грн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315"/>
        </w:trPr>
        <w:tc>
          <w:tcPr>
            <w:tcW w:w="15134" w:type="dxa"/>
            <w:gridSpan w:val="9"/>
          </w:tcPr>
          <w:p w:rsidR="00032DC8" w:rsidRPr="00AA2E4D" w:rsidRDefault="00032DC8" w:rsidP="00346A2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2025 рік</w:t>
            </w:r>
          </w:p>
        </w:tc>
      </w:tr>
      <w:tr w:rsidR="00032DC8" w:rsidRPr="00AA2E4D" w:rsidTr="009D59BE">
        <w:trPr>
          <w:trHeight w:val="1332"/>
        </w:trPr>
        <w:tc>
          <w:tcPr>
            <w:tcW w:w="570" w:type="dxa"/>
            <w:vMerge w:val="restart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2541" w:type="dxa"/>
            <w:vMerge w:val="restart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Організаційне та методичне забезпечення Програми</w:t>
            </w:r>
          </w:p>
        </w:tc>
        <w:tc>
          <w:tcPr>
            <w:tcW w:w="2526" w:type="dxa"/>
            <w:vMerge w:val="restart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1.1. Розробка нормативно-правових та організаційно-технічних документів з питань цифровізації</w:t>
            </w:r>
          </w:p>
        </w:tc>
        <w:tc>
          <w:tcPr>
            <w:tcW w:w="2693" w:type="dxa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Видатки на розроблення нормативно-правових та організаційно-технічних документів з питань організації виконання заходів цифровізації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4351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9D59B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 w:val="restart"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Нормативно-правове забезпечення впровадження заходів цифровізації Планування подальшого розвитку</w:t>
            </w:r>
          </w:p>
        </w:tc>
      </w:tr>
      <w:tr w:rsidR="00032DC8" w:rsidRPr="00AA2E4D" w:rsidTr="009D59BE">
        <w:trPr>
          <w:trHeight w:val="70"/>
        </w:trPr>
        <w:tc>
          <w:tcPr>
            <w:tcW w:w="570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Кількість отриманих нормативних актів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F16FA0">
        <w:trPr>
          <w:trHeight w:val="836"/>
        </w:trPr>
        <w:tc>
          <w:tcPr>
            <w:tcW w:w="570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підготовки нормативного акту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425"/>
        </w:trPr>
        <w:tc>
          <w:tcPr>
            <w:tcW w:w="570" w:type="dxa"/>
            <w:vMerge w:val="restart"/>
          </w:tcPr>
          <w:p w:rsidR="00032DC8" w:rsidRPr="00AA2E4D" w:rsidRDefault="00032DC8" w:rsidP="003D17D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2. </w:t>
            </w:r>
          </w:p>
        </w:tc>
        <w:tc>
          <w:tcPr>
            <w:tcW w:w="2541" w:type="dxa"/>
            <w:vMerge w:val="restart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Упров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адження технологій е-урядування</w:t>
            </w:r>
          </w:p>
        </w:tc>
        <w:tc>
          <w:tcPr>
            <w:tcW w:w="2526" w:type="dxa"/>
            <w:vMerge w:val="restart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. Участь у спільних проектах (програмах), спрямованих  на розвиток е-урядування, з українськими, міжнародними громадськими організаціями й фондами</w:t>
            </w: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Видатки на співфінансування спільних проектів (програм), спрямованих  на розвиток </w:t>
            </w: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br/>
              <w:t>е-урядування, з українськими, міжнародними громадськими організаціями й фондами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9D59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Створення умов для залучення коштів державних та громадських установ на розвиток інформатизації регіону</w:t>
            </w:r>
          </w:p>
        </w:tc>
      </w:tr>
      <w:tr w:rsidR="00032DC8" w:rsidRPr="00AA2E4D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Кількість підключених функцій е-урядування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однієї одиниці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Відсоток  виконання своїх функцій місцевими органами виконавчої влади та органами місцевого самоврядування;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845"/>
        </w:trPr>
        <w:tc>
          <w:tcPr>
            <w:tcW w:w="570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. Упровадження автоматизованих систем підтримки прийняття управлінських рішень. </w:t>
            </w: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Видатки на впровадження автоматизованих систем підтримки прийняття управлінських рішень. 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9D59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Підвищення ефективності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роботи виконавчих органів міської ради</w:t>
            </w:r>
          </w:p>
        </w:tc>
      </w:tr>
      <w:tr w:rsidR="00032DC8" w:rsidRPr="00AA2E4D" w:rsidTr="009D59BE">
        <w:trPr>
          <w:trHeight w:val="747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Кількість запроваджених автоматизованих систем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851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введення запровадженої системи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3D17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1054"/>
        </w:trPr>
        <w:tc>
          <w:tcPr>
            <w:tcW w:w="570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Рівень представлення аналітичних та статистичних матеріалів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3D17D1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315"/>
        </w:trPr>
        <w:tc>
          <w:tcPr>
            <w:tcW w:w="570" w:type="dxa"/>
            <w:vMerge w:val="restart"/>
          </w:tcPr>
          <w:p w:rsidR="00032DC8" w:rsidRPr="00A75849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2541" w:type="dxa"/>
            <w:vMerge w:val="restart"/>
          </w:tcPr>
          <w:p w:rsidR="00032DC8" w:rsidRPr="00A75849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Організація та виконання робіт з технічного захисту інформації </w:t>
            </w:r>
          </w:p>
        </w:tc>
        <w:tc>
          <w:tcPr>
            <w:tcW w:w="2526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3.1. Систематичне обстеження, обслуговування та моніторинг стану об'єктів інформаційної діяльності</w:t>
            </w: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Видатки на обстеження об'єктів інформаційної діяльності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noWrap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9D59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 w:val="restart"/>
          </w:tcPr>
          <w:p w:rsidR="00032DC8" w:rsidRPr="00AA2E4D" w:rsidRDefault="00032DC8" w:rsidP="003979C2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Забезпечення захисту інформації в інформаційно-телекомунікаційних системах виконавчих органів міської ради</w:t>
            </w:r>
          </w:p>
        </w:tc>
      </w:tr>
      <w:tr w:rsidR="00032DC8" w:rsidRPr="00AA2E4D" w:rsidTr="009D59BE">
        <w:trPr>
          <w:trHeight w:val="764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Кількість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Середня вартість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Рівень стабільності роботи системи 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3.2. Створення комплексних систем захисту інформації в автоматизованих системах</w:t>
            </w: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Видатки на створення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Кількість створених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9D59BE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Середня вартість створення комплексних систем захисту інформації 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Рівень захисту створених комплексних систем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CB1275">
        <w:trPr>
          <w:trHeight w:val="850"/>
        </w:trPr>
        <w:tc>
          <w:tcPr>
            <w:tcW w:w="570" w:type="dxa"/>
            <w:vMerge w:val="restart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2541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Розвиток телекомунікаційного середовища громади та формування системи електронних інформаційних ресурсів</w:t>
            </w:r>
          </w:p>
        </w:tc>
        <w:tc>
          <w:tcPr>
            <w:tcW w:w="2526" w:type="dxa"/>
            <w:vMerge w:val="restart"/>
          </w:tcPr>
          <w:p w:rsidR="00032DC8" w:rsidRPr="00AA2E4D" w:rsidRDefault="00032DC8" w:rsidP="00997956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4.1. Створення та підтримка функціонування мультисервісної мережі. Поширення технології  бездротової мережі Wi-Fi у роботі виконавчих органів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птиц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ької міської ради</w:t>
            </w: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CB127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Видатки на створення та підтримку функціонування мультисервісної мережі. Поширення технології  бездротової мережі Wi-Fi у роботі 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виконавчих органів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птиц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ької міської ради</w:t>
            </w:r>
          </w:p>
        </w:tc>
        <w:tc>
          <w:tcPr>
            <w:tcW w:w="2065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9D59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D59BE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 межах бюджетних призначень</w:t>
            </w:r>
          </w:p>
        </w:tc>
        <w:tc>
          <w:tcPr>
            <w:tcW w:w="2268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Забезпечення доступу до інформаційних ресурсів, у тому числі до мережі Інтернет.</w:t>
            </w:r>
            <w:r w:rsidRPr="00AA2E4D"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Упровадження бездротової мережі Wi-Fi. Створення умов для вільного доступу до мережі Інтернет представників громадськості, депутатського корпусу</w:t>
            </w:r>
          </w:p>
        </w:tc>
      </w:tr>
      <w:tr w:rsidR="00032DC8" w:rsidRPr="00C57DD8" w:rsidTr="00CB1275">
        <w:trPr>
          <w:trHeight w:val="961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CB127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Кількість підключених робочих місць 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виконавчих органів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птиц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ької міської ради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CB1275">
        <w:trPr>
          <w:trHeight w:val="809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1 підключення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A6243D">
        <w:trPr>
          <w:trHeight w:val="560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CB127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Рівень забезпечення 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виконавчих органів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Ш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птиц</w:t>
            </w: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ької міської ради</w:t>
            </w: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технологіями захисту мережі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1080"/>
        </w:trPr>
        <w:tc>
          <w:tcPr>
            <w:tcW w:w="570" w:type="dxa"/>
            <w:vMerge w:val="restart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2541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Підтримка працездатності та забезпечення функціонування існуючих систем</w:t>
            </w:r>
          </w:p>
        </w:tc>
        <w:tc>
          <w:tcPr>
            <w:tcW w:w="2526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5.1. Підтримка безперебійного функціонування існуючих автоматизованих систем </w:t>
            </w:r>
          </w:p>
          <w:p w:rsidR="00032DC8" w:rsidRPr="00AA2E4D" w:rsidRDefault="00032DC8" w:rsidP="00A6243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Придбання обладнання, комп’ютерної техніки, комплектуючих </w:t>
            </w: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Видатки на підтримку безперебійного функціонування існуючих автоматизованих систем </w:t>
            </w:r>
          </w:p>
        </w:tc>
        <w:tc>
          <w:tcPr>
            <w:tcW w:w="2065" w:type="dxa"/>
            <w:vMerge w:val="restart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59,0</w:t>
            </w:r>
            <w:r w:rsidRPr="00A6243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Забезпечення функціонування інформаційних систем</w:t>
            </w:r>
          </w:p>
        </w:tc>
      </w:tr>
      <w:tr w:rsidR="00032DC8" w:rsidRPr="00AA2E4D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Кількість придбаних пристроїв (комплектуючих)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одного пристрою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825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Рівень забезпечення безперебійного функціонування систем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5.2  Забезпечення ліцензійним програмним продуктом місцевих органів виконавчої влади й органів місцевого самоврядування</w:t>
            </w: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. </w:t>
            </w: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Поновлення ліцензій та версій раніше придбаного програмного забезпечення.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Розробка та вдосконалення програмного забезпечення та онлайн-ресурсів</w:t>
            </w: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затрат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Видатки на розробку, придбання ліцензійного програмного продукту</w:t>
            </w: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, </w:t>
            </w: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поновлення ліцензій та версій раніше придбаного програмного забезпечення</w:t>
            </w:r>
          </w:p>
        </w:tc>
        <w:tc>
          <w:tcPr>
            <w:tcW w:w="2065" w:type="dxa"/>
            <w:vMerge w:val="restart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Виконавчий комітет Шептицької міської ради</w:t>
            </w:r>
          </w:p>
        </w:tc>
        <w:tc>
          <w:tcPr>
            <w:tcW w:w="1157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314" w:type="dxa"/>
            <w:gridSpan w:val="2"/>
            <w:vMerge w:val="restart"/>
          </w:tcPr>
          <w:p w:rsidR="00032DC8" w:rsidRPr="00AA2E4D" w:rsidRDefault="00032DC8" w:rsidP="00A6243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11,0</w:t>
            </w:r>
          </w:p>
        </w:tc>
        <w:tc>
          <w:tcPr>
            <w:tcW w:w="2268" w:type="dxa"/>
            <w:vMerge w:val="restart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Дотримання вимог законодавства у сфері ліцензування програмного забезпечення</w:t>
            </w:r>
          </w:p>
        </w:tc>
      </w:tr>
      <w:tr w:rsidR="00032DC8" w:rsidRPr="00AA2E4D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продукту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Кількість ліцензійних примірників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987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ефективності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Витрати на один примірник ліцензійного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 w:val="restart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якості</w:t>
            </w:r>
          </w:p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Динаміка збільшення кількості ліцензійного програмного забезпечення, у порівнянні з попереднім роком</w:t>
            </w:r>
          </w:p>
        </w:tc>
        <w:tc>
          <w:tcPr>
            <w:tcW w:w="2065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32DC8" w:rsidRPr="00AA2E4D" w:rsidTr="004956DD">
        <w:trPr>
          <w:trHeight w:val="315"/>
        </w:trPr>
        <w:tc>
          <w:tcPr>
            <w:tcW w:w="10395" w:type="dxa"/>
            <w:gridSpan w:val="5"/>
            <w:vAlign w:val="center"/>
          </w:tcPr>
          <w:p w:rsidR="00032DC8" w:rsidRPr="00AA2E4D" w:rsidRDefault="00032DC8" w:rsidP="00E91E9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Усього на етап або на програму, тис. грн:</w:t>
            </w:r>
          </w:p>
        </w:tc>
        <w:tc>
          <w:tcPr>
            <w:tcW w:w="1157" w:type="dxa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70</w:t>
            </w:r>
            <w:r w:rsidRPr="00AA2E4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2268" w:type="dxa"/>
            <w:vAlign w:val="center"/>
          </w:tcPr>
          <w:p w:rsidR="00032DC8" w:rsidRPr="00AA2E4D" w:rsidRDefault="00032DC8" w:rsidP="00E91E9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:rsidR="00032DC8" w:rsidRPr="00D62D24" w:rsidRDefault="00032DC8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  <w:sectPr w:rsidR="00032DC8" w:rsidRPr="00D62D24" w:rsidSect="00054B9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DC8" w:rsidRDefault="00032DC8" w:rsidP="00643F3A">
      <w:pPr>
        <w:spacing w:after="0" w:line="240" w:lineRule="auto"/>
      </w:pPr>
      <w:r>
        <w:separator/>
      </w:r>
    </w:p>
  </w:endnote>
  <w:endnote w:type="continuationSeparator" w:id="0">
    <w:p w:rsidR="00032DC8" w:rsidRDefault="00032DC8" w:rsidP="0064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DC8" w:rsidRDefault="00032DC8" w:rsidP="00643F3A">
      <w:pPr>
        <w:spacing w:after="0" w:line="240" w:lineRule="auto"/>
      </w:pPr>
      <w:r>
        <w:separator/>
      </w:r>
    </w:p>
  </w:footnote>
  <w:footnote w:type="continuationSeparator" w:id="0">
    <w:p w:rsidR="00032DC8" w:rsidRDefault="00032DC8" w:rsidP="00643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720" w:firstLine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18C"/>
    <w:rsid w:val="00011A21"/>
    <w:rsid w:val="00011E01"/>
    <w:rsid w:val="00020F25"/>
    <w:rsid w:val="000260C3"/>
    <w:rsid w:val="00030E8D"/>
    <w:rsid w:val="00032DC8"/>
    <w:rsid w:val="0004080A"/>
    <w:rsid w:val="00054B9E"/>
    <w:rsid w:val="000775D2"/>
    <w:rsid w:val="000871D1"/>
    <w:rsid w:val="000A1723"/>
    <w:rsid w:val="000B6D86"/>
    <w:rsid w:val="000E0973"/>
    <w:rsid w:val="000E6EE8"/>
    <w:rsid w:val="001B5695"/>
    <w:rsid w:val="001C41FB"/>
    <w:rsid w:val="001E25A5"/>
    <w:rsid w:val="001F3551"/>
    <w:rsid w:val="0025482A"/>
    <w:rsid w:val="002D11C4"/>
    <w:rsid w:val="002D78DA"/>
    <w:rsid w:val="00346A23"/>
    <w:rsid w:val="0036127C"/>
    <w:rsid w:val="003774EC"/>
    <w:rsid w:val="0039024A"/>
    <w:rsid w:val="0039534E"/>
    <w:rsid w:val="003979C2"/>
    <w:rsid w:val="003B3675"/>
    <w:rsid w:val="003D17D1"/>
    <w:rsid w:val="003D6031"/>
    <w:rsid w:val="003E77F8"/>
    <w:rsid w:val="004219C1"/>
    <w:rsid w:val="00435110"/>
    <w:rsid w:val="00435DD7"/>
    <w:rsid w:val="004674D0"/>
    <w:rsid w:val="004830A2"/>
    <w:rsid w:val="004906AA"/>
    <w:rsid w:val="004956DD"/>
    <w:rsid w:val="004A6F0E"/>
    <w:rsid w:val="004B68E7"/>
    <w:rsid w:val="004F7257"/>
    <w:rsid w:val="00555C3F"/>
    <w:rsid w:val="00576BFA"/>
    <w:rsid w:val="005A540B"/>
    <w:rsid w:val="005A6BC3"/>
    <w:rsid w:val="005B1233"/>
    <w:rsid w:val="00614304"/>
    <w:rsid w:val="00614F4E"/>
    <w:rsid w:val="00635AA6"/>
    <w:rsid w:val="00643F3A"/>
    <w:rsid w:val="00647AFA"/>
    <w:rsid w:val="00681FAB"/>
    <w:rsid w:val="00685460"/>
    <w:rsid w:val="006E1262"/>
    <w:rsid w:val="007349D9"/>
    <w:rsid w:val="00761DC2"/>
    <w:rsid w:val="007E659F"/>
    <w:rsid w:val="00896881"/>
    <w:rsid w:val="008E5AA3"/>
    <w:rsid w:val="00903E72"/>
    <w:rsid w:val="009274F9"/>
    <w:rsid w:val="00955422"/>
    <w:rsid w:val="0098231F"/>
    <w:rsid w:val="00986765"/>
    <w:rsid w:val="00994106"/>
    <w:rsid w:val="00997956"/>
    <w:rsid w:val="009C782B"/>
    <w:rsid w:val="009D59BE"/>
    <w:rsid w:val="00A2794F"/>
    <w:rsid w:val="00A343BE"/>
    <w:rsid w:val="00A52C67"/>
    <w:rsid w:val="00A6243D"/>
    <w:rsid w:val="00A70765"/>
    <w:rsid w:val="00A75849"/>
    <w:rsid w:val="00A94687"/>
    <w:rsid w:val="00AA0330"/>
    <w:rsid w:val="00AA1099"/>
    <w:rsid w:val="00AA2E4D"/>
    <w:rsid w:val="00AC6EFB"/>
    <w:rsid w:val="00B10D94"/>
    <w:rsid w:val="00B24D75"/>
    <w:rsid w:val="00B3680C"/>
    <w:rsid w:val="00B50222"/>
    <w:rsid w:val="00B672B8"/>
    <w:rsid w:val="00B74436"/>
    <w:rsid w:val="00C064FC"/>
    <w:rsid w:val="00C126BC"/>
    <w:rsid w:val="00C57DD8"/>
    <w:rsid w:val="00CB1275"/>
    <w:rsid w:val="00CB43A8"/>
    <w:rsid w:val="00CE349F"/>
    <w:rsid w:val="00CF3743"/>
    <w:rsid w:val="00D05760"/>
    <w:rsid w:val="00D62D24"/>
    <w:rsid w:val="00DC718C"/>
    <w:rsid w:val="00DE71B1"/>
    <w:rsid w:val="00DF0DE5"/>
    <w:rsid w:val="00E61722"/>
    <w:rsid w:val="00E66C88"/>
    <w:rsid w:val="00E91E9E"/>
    <w:rsid w:val="00EE0303"/>
    <w:rsid w:val="00F075C3"/>
    <w:rsid w:val="00F16FA0"/>
    <w:rsid w:val="00F36060"/>
    <w:rsid w:val="00F707FD"/>
    <w:rsid w:val="00FB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8C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71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3F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3F3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7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9</Pages>
  <Words>8115</Words>
  <Characters>4627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PC</cp:lastModifiedBy>
  <cp:revision>31</cp:revision>
  <cp:lastPrinted>2023-10-11T11:52:00Z</cp:lastPrinted>
  <dcterms:created xsi:type="dcterms:W3CDTF">2025-01-08T12:30:00Z</dcterms:created>
  <dcterms:modified xsi:type="dcterms:W3CDTF">2025-02-18T09:23:00Z</dcterms:modified>
</cp:coreProperties>
</file>